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F14979" w:rsidRPr="00F14979" w:rsidTr="00A62163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F14979" w:rsidRPr="00BA7431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Πληκτρολόγιο</w:t>
            </w:r>
            <w:r w:rsidRPr="005408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ηλεκτρονικού υπολογιστή</w:t>
            </w:r>
            <w:r w:rsidRPr="0055607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CPV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408CE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30237460-1</w:t>
            </w:r>
            <w:r w:rsidRPr="00BA7431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 xml:space="preserve">, </w:t>
            </w:r>
            <w:r w:rsidRPr="005408CE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Πληκτρολόγια υπολογιστών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</w:tr>
      <w:tr w:rsidR="00F14979" w:rsidRPr="008D329F" w:rsidTr="00A62163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F14979" w:rsidRPr="008D329F" w:rsidTr="00A62163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F14979" w:rsidRPr="008D329F" w:rsidTr="00A62163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14979" w:rsidRPr="008D329F" w:rsidTr="00A62163">
        <w:trPr>
          <w:trHeight w:hRule="exact" w:val="68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979" w:rsidRPr="00556074" w:rsidRDefault="00F14979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408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Πληκτρολόγιο πλήρους μεγέθους (</w:t>
            </w:r>
            <w:proofErr w:type="spellStart"/>
            <w:r w:rsidRPr="005408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full</w:t>
            </w:r>
            <w:proofErr w:type="spellEnd"/>
            <w:r w:rsidRPr="005408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5408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size</w:t>
            </w:r>
            <w:proofErr w:type="spellEnd"/>
            <w:r w:rsidRPr="005408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),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χρώματος μαύρο, </w:t>
            </w:r>
            <w:r w:rsidRPr="005408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ενσωματωμένο αριθμητικό πληκτρολόγιο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14979" w:rsidRPr="007D584D" w:rsidTr="00A62163">
        <w:trPr>
          <w:trHeight w:hRule="exact" w:val="51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14979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14979" w:rsidRPr="00556074" w:rsidRDefault="00F14979" w:rsidP="00A62163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Συνδεσιμότητα για </w:t>
            </w:r>
            <w:proofErr w:type="spellStart"/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>Desktop</w:t>
            </w:r>
            <w:proofErr w:type="spellEnd"/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υπολογιστή, με ενσύρματη σύνδεση USB ≥ 2.0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14979" w:rsidRPr="008D329F" w:rsidTr="00A62163">
        <w:trPr>
          <w:trHeight w:hRule="exact" w:val="51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14979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14979" w:rsidRPr="00556074" w:rsidRDefault="00F14979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Πλήκτρα με τύπο </w:t>
            </w:r>
            <w:proofErr w:type="spellStart"/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>switch</w:t>
            </w:r>
            <w:proofErr w:type="spellEnd"/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μεμβράνης διάταξη Ελληνικά / Αγγλικά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14979" w:rsidRPr="008D329F" w:rsidTr="00A62163">
        <w:trPr>
          <w:trHeight w:hRule="exact" w:val="964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14979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14979" w:rsidRPr="00556074" w:rsidRDefault="00F14979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>Ειδική σχεδίαση για ανθεκτικότητα στην πτώση υγρών, με ανθεκτικά πλήκτρα και γερά υποστηρίγματα, με δυνατότητα κλίσης και προσαρμοζόμενο ύψος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14979" w:rsidRPr="008D329F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>Εγγύηση: ≥ 2 ετών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14979" w:rsidRPr="008D329F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4979" w:rsidRPr="00FA7FA0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14979" w:rsidRPr="008D329F" w:rsidRDefault="00F14979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</w:tbl>
    <w:p w:rsidR="00EC68F7" w:rsidRDefault="00EC68F7">
      <w:bookmarkStart w:id="0" w:name="_GoBack"/>
      <w:bookmarkEnd w:id="0"/>
    </w:p>
    <w:sectPr w:rsidR="00EC68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02"/>
    <w:rsid w:val="00655202"/>
    <w:rsid w:val="00EC68F7"/>
    <w:rsid w:val="00F1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751A3-54E4-4A07-9D8E-64362EFC0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979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8A6690C4</Template>
  <TotalTime>1</TotalTime>
  <Pages>1</Pages>
  <Words>103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2025-10-30T12:29:00Z</dcterms:created>
  <dcterms:modified xsi:type="dcterms:W3CDTF">2025-10-30T12:29:00Z</dcterms:modified>
</cp:coreProperties>
</file>